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9a7ab5" w14:textId="79a7ab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45516A">
        <w:t>89</w:t>
      </w:r>
      <w:proofErr w:type="spellEnd"/>
      <w:r w:rsidR="004709E1">
        <w:t>.</w:t>
      </w:r>
      <w:r>
        <w:t xml:space="preserve"> St-</w:t>
      </w:r>
      <w:proofErr w:type="spellStart"/>
      <w:r w:rsidR="00DB2C18">
        <w:t>407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45516A">
        <w:t>89</w:t>
      </w:r>
      <w:proofErr w:type="spellEnd"/>
      <w:r w:rsidR="004709E1">
        <w:t>.</w:t>
      </w:r>
      <w:r>
        <w:t xml:space="preserve"> St-</w:t>
      </w:r>
      <w:proofErr w:type="spellStart"/>
      <w:r w:rsidR="00DB2C18">
        <w:t>407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9B4948" w:rsidP="002D12B5" w:rsidRDefault="00C8505A">
      <w:pPr>
        <w:ind w:left="708" w:firstLine="72"/>
      </w:pPr>
      <w:r>
        <w:t>Predlagatelj –</w:t>
      </w:r>
      <w:r w:rsidR="009B4948">
        <w:t xml:space="preserve">regulatorno tijelo- Financijska agencija, Trg Svibanjskih žrtava </w:t>
      </w:r>
      <w:proofErr w:type="spellStart"/>
      <w:r w:rsidR="009B4948">
        <w:t>1995</w:t>
      </w:r>
      <w:proofErr w:type="spellEnd"/>
      <w:r w:rsidR="009B4948">
        <w:t xml:space="preserve">. 1 </w:t>
      </w:r>
      <w:proofErr w:type="spellStart"/>
      <w:r w:rsidR="009B4948">
        <w:t>10000</w:t>
      </w:r>
      <w:proofErr w:type="spellEnd"/>
      <w:r w:rsidR="009B4948">
        <w:t xml:space="preserve"> Zagreb</w:t>
      </w:r>
    </w:p>
    <w:p w:rsidR="002D12B5" w:rsidP="002D12B5" w:rsidRDefault="00C8505A">
      <w:pPr>
        <w:ind w:left="708" w:firstLine="72"/>
      </w:pP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B4948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6206CE" w:rsidP="000E12CA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>–</w:t>
      </w:r>
      <w:r w:rsidR="009B4948">
        <w:t xml:space="preserve"> </w:t>
      </w:r>
      <w:proofErr w:type="spellStart"/>
      <w:r w:rsidR="00DB2C18">
        <w:t>GASTRO</w:t>
      </w:r>
      <w:proofErr w:type="spellEnd"/>
      <w:r w:rsidR="00DB2C18">
        <w:t xml:space="preserve"> BENI j.d.o.o. za trgovinu i usluge, Trg hrvatske državnosti 1,  </w:t>
      </w:r>
      <w:proofErr w:type="spellStart"/>
      <w:r w:rsidR="00DB2C18">
        <w:t>44000</w:t>
      </w:r>
      <w:proofErr w:type="spellEnd"/>
      <w:r w:rsidR="00DB2C18">
        <w:t xml:space="preserve"> Sisak</w:t>
      </w:r>
      <w:r w:rsidR="00DB2C18">
        <w:tab/>
      </w:r>
    </w:p>
    <w:p w:rsidR="000E12CA" w:rsidP="000E12CA" w:rsidRDefault="000E12CA">
      <w:pPr>
        <w:ind w:left="708" w:firstLine="72"/>
      </w:pPr>
      <w:proofErr w:type="spellStart"/>
      <w:r>
        <w:t>OIB</w:t>
      </w:r>
      <w:proofErr w:type="spellEnd"/>
      <w:r>
        <w:t>:</w:t>
      </w:r>
      <w:r w:rsidR="00DB2C18">
        <w:t xml:space="preserve"> </w:t>
      </w:r>
      <w:proofErr w:type="spellStart"/>
      <w:r w:rsidR="00DB2C18">
        <w:t>43419843874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61213"/>
    <w:rsid w:val="002D12B5"/>
    <w:rsid w:val="003777CA"/>
    <w:rsid w:val="00383B46"/>
    <w:rsid w:val="003B61AD"/>
    <w:rsid w:val="003F7B41"/>
    <w:rsid w:val="00431A12"/>
    <w:rsid w:val="0045516A"/>
    <w:rsid w:val="004709E1"/>
    <w:rsid w:val="004D4987"/>
    <w:rsid w:val="004F32E6"/>
    <w:rsid w:val="005038AB"/>
    <w:rsid w:val="0051401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5862"/>
    <w:rsid w:val="009B4948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612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12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121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121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121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veljače 2020.</izvorni_sadrzaj>
    <derivirana_varijabla naziv="DomainObject.Predmet.DatumIzradeOptuznogAkta_1">10. veljače 2020.</derivirana_varijabla>
  </DomainObject.Predmet.DatumIzradeOptuznogAkta>
  <DomainObject.Predmet.DatumIzradeOptuznogAktaFormated>
    <izvorni_sadrzaj>10.2.2020.</izvorni_sadrzaj>
    <derivirana_varijabla naziv="DomainObject.Predmet.DatumIzradeOptuznogAktaFormated_1">10.2.2020.</derivirana_varijabla>
  </DomainObject.Predmet.DatumIzradeOptuznogAktaFormated>
  <DomainObject.Predmet.DatumOsnivanja>
    <izvorni_sadrzaj>11. veljače 2020.</izvorni_sadrzaj>
    <derivirana_varijabla naziv="DomainObject.Predmet.DatumOsnivanja_1">11.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veljače 2020.</izvorni_sadrzaj>
    <derivirana_varijabla naziv="DomainObject.Predmet.DatumPrimitkaOptuznogAkta_1">10.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St-407/2020</izvorni_sadrzaj>
    <derivirana_varijabla naziv="DomainObject.Predmet.OznakaBroj_1">St-407/2020</derivirana_varijabla>
  </DomainObject.Predmet.OznakaBroj>
  <DomainObject.Predmet.OznakaBrojOptuznogAkta>
    <izvorni_sadrzaj>04-06-20-764</izvorni_sadrzaj>
    <derivirana_varijabla naziv="DomainObject.Predmet.OznakaBrojOptuznogAkta_1">04-06-20-764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BENI j.d.o.o. za trgovinu i usluge zastupanog po punomoćniku Elvira Ičanović</izvorni_sadrzaj>
    <derivirana_varijabla naziv="DomainObject.Predmet.ProtustrankaFormated_1">  GASTRO BENI j.d.o.o. za trgovinu i usluge zastupanog po punomoćniku Elvira Ičanović</derivirana_varijabla>
  </DomainObject.Predmet.ProtustrankaFormated>
  <DomainObject.Predmet.ProtustrankaFormatedOIB>
    <izvorni_sadrzaj>  GASTRO BENI j.d.o.o. za trgovinu i usluge, OIB 43419843874 zastupanog po punomoćniku Elvira Ičanović</izvorni_sadrzaj>
    <derivirana_varijabla naziv="DomainObject.Predmet.ProtustrankaFormatedOIB_1">  GASTRO BENI j.d.o.o. za trgovinu i usluge, OIB 43419843874 zastupanog po punomoćniku Elvira Ičanović</derivirana_varijabla>
  </DomainObject.Predmet.ProtustrankaFormatedOIB>
  <DomainObject.Predmet.ProtustrankaFormatedWithAdress>
    <izvorni_sadrzaj> GASTRO BENI j.d.o.o. za trgovinu i usluge, Trg hrvatske državnosti 1, 44000 Sisak zastupanog po punomoćniku Elvira Ičanović</izvorni_sadrzaj>
    <derivirana_varijabla naziv="DomainObject.Predmet.ProtustrankaFormatedWithAdress_1"> GASTRO BENI j.d.o.o. za trgovinu i usluge, Trg hrvatske državnosti 1, 44000 Sisak zastupanog po punomoćniku Elvira Ičanović</derivirana_varijabla>
  </DomainObject.Predmet.ProtustrankaFormatedWithAdress>
  <DomainObject.Predmet.ProtustrankaFormatedWithAdressOIB>
    <izvorni_sadrzaj> GASTRO BENI j.d.o.o. za trgovinu i usluge, OIB 43419843874, Trg hrvatske državnosti 1, 44000 Sisak zastupanog po punomoćniku Elvira Ičanović</izvorni_sadrzaj>
    <derivirana_varijabla naziv="DomainObject.Predmet.ProtustrankaFormatedWithAdressOIB_1"> GASTRO BENI j.d.o.o. za trgovinu i usluge, OIB 43419843874, Trg hrvatske državnosti 1, 44000 Sisak zastupanog po punomoćniku Elvira Ičanović</derivirana_varijabla>
  </DomainObject.Predmet.ProtustrankaFormatedWithAdressOIB>
  <DomainObject.Predmet.ProtustrankaWithAdress>
    <izvorni_sadrzaj>GASTRO BENI j.d.o.o. za trgovinu i usluge Trg hrvatske državnosti 1, 44000 Sisak</izvorni_sadrzaj>
    <derivirana_varijabla naziv="DomainObject.Predmet.ProtustrankaWithAdress_1">GASTRO BENI j.d.o.o. za trgovinu i usluge Trg hrvatske državnosti 1, 44000 Sisak</derivirana_varijabla>
  </DomainObject.Predmet.ProtustrankaWithAdress>
  <DomainObject.Predmet.ProtustrankaWithAdressOIB>
    <izvorni_sadrzaj>GASTRO BENI j.d.o.o. za trgovinu i usluge, OIB 43419843874, Trg hrvatske državnosti 1, 44000 Sisak</izvorni_sadrzaj>
    <derivirana_varijabla naziv="DomainObject.Predmet.ProtustrankaWithAdressOIB_1">GASTRO BENI j.d.o.o. za trgovinu i usluge, OIB 43419843874, Trg hrvatske državnosti 1, 44000 Sisak</derivirana_varijabla>
  </DomainObject.Predmet.ProtustrankaWithAdressOIB>
  <DomainObject.Predmet.ProtustrankaNazivFormated>
    <izvorni_sadrzaj>GASTRO BENI j.d.o.o. za trgovinu i usluge</izvorni_sadrzaj>
    <derivirana_varijabla naziv="DomainObject.Predmet.ProtustrankaNazivFormated_1">GASTRO BENI j.d.o.o. za trgovinu i usluge</derivirana_varijabla>
  </DomainObject.Predmet.ProtustrankaNazivFormated>
  <DomainObject.Predmet.ProtustrankaNazivFormatedOIB>
    <izvorni_sadrzaj>GASTRO BENI j.d.o.o. za trgovinu i usluge, OIB 43419843874</izvorni_sadrzaj>
    <derivirana_varijabla naziv="DomainObject.Predmet.ProtustrankaNazivFormatedOIB_1">GASTRO BENI j.d.o.o. za trgovinu i usluge, OIB 43419843874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BENI j.d.o.o. za trgovinu i usluge zastupanog po punomoćniku Elvira Ičanović</item>
    </izvorni_sadrzaj>
    <derivirana_varijabla naziv="DomainObject.Predmet.ProtuStrankaListFormated_1">
      <item>GASTRO BENI j.d.o.o. za trgovinu i usluge zastupanog po punomoćniku Elvira Ičanović</item>
    </derivirana_varijabla>
  </DomainObject.Predmet.ProtuStrankaListFormated>
  <DomainObject.Predmet.ProtuStrankaListFormatedOIB>
    <izvorni_sadrzaj>
      <item>GASTRO BENI j.d.o.o. za trgovinu i usluge, OIB 43419843874 zastupanog po punomoćniku Elvira Ičanović</item>
    </izvorni_sadrzaj>
    <derivirana_varijabla naziv="DomainObject.Predmet.ProtuStrankaListFormatedOIB_1">
      <item>GASTRO BENI j.d.o.o. za trgovinu i usluge, OIB 43419843874 zastupanog po punomoćniku Elvira Ičanović</item>
    </derivirana_varijabla>
  </DomainObject.Predmet.ProtuStrankaListFormatedOIB>
  <DomainObject.Predmet.ProtuStrankaListFormatedWithAdress>
    <izvorni_sadrzaj>
      <item>GASTRO BENI j.d.o.o. za trgovinu i usluge, Trg hrvatske državnosti 1, 44000 Sisak zastupanog po punomoćniku Elvira Ičanović</item>
    </izvorni_sadrzaj>
    <derivirana_varijabla naziv="DomainObject.Predmet.ProtuStrankaListFormatedWithAdress_1">
      <item>GASTRO BENI j.d.o.o. za trgovinu i usluge, Trg hrvatske državnosti 1, 44000 Sisak zastupanog po punomoćniku Elvira Ičanović</item>
    </derivirana_varijabla>
  </DomainObject.Predmet.ProtuStrankaListFormatedWithAdress>
  <DomainObject.Predmet.ProtuStrankaListFormatedWithAdressOIB>
    <izvorni_sadrzaj>
      <item>GASTRO BENI j.d.o.o. za trgovinu i usluge, OIB 43419843874, Trg hrvatske državnosti 1, 44000 Sisak zastupanog po punomoćniku Elvira Ičanović</item>
    </izvorni_sadrzaj>
    <derivirana_varijabla naziv="DomainObject.Predmet.ProtuStrankaListFormatedWithAdressOIB_1">
      <item>GASTRO BENI j.d.o.o. za trgovinu i usluge, OIB 43419843874, Trg hrvatske državnosti 1, 44000 Sisak zastupanog po punomoćniku Elvira Ičanović</item>
    </derivirana_varijabla>
  </DomainObject.Predmet.ProtuStrankaListFormatedWithAdressOIB>
  <DomainObject.Predmet.ProtuStrankaListNazivFormated>
    <izvorni_sadrzaj>
      <item>GASTRO BENI j.d.o.o. za trgovinu i usluge</item>
    </izvorni_sadrzaj>
    <derivirana_varijabla naziv="DomainObject.Predmet.ProtuStrankaListNazivFormated_1">
      <item>GASTRO BENI j.d.o.o. za trgovinu i usluge</item>
    </derivirana_varijabla>
  </DomainObject.Predmet.ProtuStrankaListNazivFormated>
  <DomainObject.Predmet.ProtuStrankaListNazivFormatedOIB>
    <izvorni_sadrzaj>
      <item>GASTRO BENI j.d.o.o. za trgovinu i usluge, OIB 43419843874</item>
    </izvorni_sadrzaj>
    <derivirana_varijabla naziv="DomainObject.Predmet.ProtuStrankaListNazivFormatedOIB_1">
      <item>GASTRO BENI j.d.o.o. za trgovinu i usluge, OIB 43419843874</item>
    </derivirana_varijabla>
  </DomainObject.Predmet.ProtuStrankaListNazivFormatedOIB>
  <DomainObject.Predmet.OstaliListFormated>
    <izvorni_sadrzaj>
      <item>Elvira Ičanović punomoćnica sudionika u postupku GASTRO BENI j.d.o.o. za trgovinu i usluge</item>
    </izvorni_sadrzaj>
    <derivirana_varijabla naziv="DomainObject.Predmet.OstaliListFormated_1">
      <item>Elvira Ičanović punomoćnica sudionika u postupku GASTRO BENI j.d.o.o. za trgovinu i usluge</item>
    </derivirana_varijabla>
  </DomainObject.Predmet.OstaliListFormated>
  <DomainObject.Predmet.OstaliListFormatedOIB>
    <izvorni_sadrzaj>
      <item>Elvira Ičanović, OIB 12404422519 punomoćnica sudionika u postupku GASTRO BENI j.d.o.o. za trgovinu i usluge</item>
    </izvorni_sadrzaj>
    <derivirana_varijabla naziv="DomainObject.Predmet.OstaliListFormatedOIB_1">
      <item>Elvira Ičanović, OIB 12404422519 punomoćnica sudionika u postupku GASTRO BENI j.d.o.o. za trgovinu i usluge</item>
    </derivirana_varijabla>
  </DomainObject.Predmet.OstaliListFormatedOIB>
  <DomainObject.Predmet.OstaliListFormatedWithAdress>
    <izvorni_sadrzaj>
      <item>Elvira Ičanović, Trg Hrvatske Državnosti 1, 44000 Sisak punomoćnica sudionika u postupku GASTRO BENI j.d.o.o. za trgovinu i usluge</item>
    </izvorni_sadrzaj>
    <derivirana_varijabla naziv="DomainObject.Predmet.OstaliListFormatedWithAdress_1">
      <item>Elvira Ičanović, Trg Hrvatske Državnosti 1, 44000 Sisak punomoćnica sudionika u postupku GASTRO BENI j.d.o.o. za trgovinu i usluge</item>
    </derivirana_varijabla>
  </DomainObject.Predmet.OstaliListFormatedWithAdress>
  <DomainObject.Predmet.OstaliListFormatedWithAdressOIB>
    <izvorni_sadrzaj>
      <item>Elvira Ičanović, OIB 12404422519, Trg Hrvatske Državnosti 1, 44000 Sisak punomoćnica sudionika u postupku GASTRO BENI j.d.o.o. za trgovinu i usluge</item>
    </izvorni_sadrzaj>
    <derivirana_varijabla naziv="DomainObject.Predmet.OstaliListFormatedWithAdressOIB_1">
      <item>Elvira Ičanović, OIB 12404422519, Trg Hrvatske Državnosti 1, 44000 Sisak punomoćnica sudionika u postupku GASTRO BENI j.d.o.o. za trgovinu i usluge</item>
    </derivirana_varijabla>
  </DomainObject.Predmet.OstaliListFormatedWithAdressOIB>
  <DomainObject.Predmet.OstaliListNazivFormated>
    <izvorni_sadrzaj>
      <item>Elvira Ičanović</item>
    </izvorni_sadrzaj>
    <derivirana_varijabla naziv="DomainObject.Predmet.OstaliListNazivFormated_1">
      <item>Elvira Ičanović</item>
    </derivirana_varijabla>
  </DomainObject.Predmet.OstaliListNazivFormated>
  <DomainObject.Predmet.OstaliListNazivFormatedOIB>
    <izvorni_sadrzaj>
      <item>Elvira Ičanović, OIB 12404422519</item>
    </izvorni_sadrzaj>
    <derivirana_varijabla naziv="DomainObject.Predmet.OstaliListNazivFormatedOIB_1">
      <item>Elvira Ičanović, OIB 12404422519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BENI j.d.o.o. za trgovinu i usluge</izvorni_sadrzaj>
    <derivirana_varijabla naziv="DomainObject.Predmet.ProtustrankaIDrugi_1">GASTRO BENI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GASTRO BENI j.d.o.o. za trgovinu i usluge, OIB 43419843874, Trg hrvatske državnosti 1, 44000 Sisak</izvorni_sadrzaj>
    <derivirana_varijabla naziv="DomainObject.Predmet.ProtustrankaIDrugiAdressOIB_1">GASTRO BENI j.d.o.o. za trgovinu i usluge, OIB 43419843874, Trg hrvatske državnosti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BENI j.d.o.o. za trgovinu i usluge</item>
      <item>Financijska agencija</item>
      <item>Elvira Ičanović</item>
    </izvorni_sadrzaj>
    <derivirana_varijabla naziv="DomainObject.Predmet.SudioniciListNaziv_1">
      <item>GASTRO BENI j.d.o.o. za trgovinu i usluge</item>
      <item>Financijska agencija</item>
      <item>Elvira Ičanović</item>
    </derivirana_varijabla>
  </DomainObject.Predmet.SudioniciListNaziv>
  <DomainObject.Predmet.SudioniciListAdressOIB>
    <izvorni_sadrzaj>
      <item>GASTRO BENI j.d.o.o. za trgovinu i usluge, OIB 43419843874, Trg hrvatske državnosti 1,44000 Sisak</item>
      <item>Financijska agencija, OIB 85821130368, TRG SVIBANJSKIH ŽRTAVA 1995. 1,10000 Zagreb</item>
      <item>Elvira Ičanović, OIB 12404422519, Trg Hrvatske Državnosti 1,44000 Sisak</item>
    </izvorni_sadrzaj>
    <derivirana_varijabla naziv="DomainObject.Predmet.SudioniciListAdressOIB_1">
      <item>GASTRO BENI j.d.o.o. za trgovinu i usluge, OIB 43419843874, Trg hrvatske državnosti 1,44000 Sisak</item>
      <item>Financijska agencija, OIB 85821130368, TRG SVIBANJSKIH ŽRTAVA 1995. 1,10000 Zagreb</item>
      <item>Elvira Ičanović, OIB 12404422519, Trg Hrvatske Državnosti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43419843874</item>
      <item>, OIB 85821130368</item>
      <item>, OIB 12404422519</item>
    </izvorni_sadrzaj>
    <derivirana_varijabla naziv="DomainObject.Predmet.SudioniciListNazivOIB_1">
      <item>, OIB 43419843874</item>
      <item>, OIB 85821130368</item>
      <item>, OIB 12404422519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2020.</izvorni_sadrzaj>
    <derivirana_varijabla naziv="DomainObject.Predmet.DatumPocetkaProcesa_1">11.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861</properties:Characters>
  <properties:Lines>48</properties:Lines>
  <properties:Paragraphs>26</properties:Paragraphs>
  <properties:TotalTime>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2020-08-28T06:13:00Z</cp:lastPrinted>
  <dcterms:modified xmlns:xsi="http://www.w3.org/2001/XMLSchema-instance" xsi:type="dcterms:W3CDTF">2020-08-28T06:18:00Z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